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E75EC" w14:textId="77777777" w:rsidR="00DF11AE" w:rsidRDefault="00DF11AE" w:rsidP="00DF11AE">
      <w:pPr>
        <w:pStyle w:val="NoSpacing"/>
        <w:tabs>
          <w:tab w:val="left" w:pos="1440"/>
        </w:tabs>
        <w:jc w:val="both"/>
      </w:pPr>
      <w:r>
        <w:rPr>
          <w:u w:val="single"/>
        </w:rPr>
        <w:t>Anne FERIBY</w:t>
      </w:r>
      <w:r>
        <w:t xml:space="preserve">      (fl.1483)</w:t>
      </w:r>
    </w:p>
    <w:p w14:paraId="25CECDEE" w14:textId="77777777" w:rsidR="00DF11AE" w:rsidRDefault="00DF11AE" w:rsidP="00DF11AE">
      <w:pPr>
        <w:pStyle w:val="NoSpacing"/>
        <w:tabs>
          <w:tab w:val="left" w:pos="1440"/>
        </w:tabs>
        <w:jc w:val="both"/>
      </w:pPr>
    </w:p>
    <w:p w14:paraId="09BEEC38" w14:textId="77777777" w:rsidR="00DF11AE" w:rsidRDefault="00DF11AE" w:rsidP="00DF11AE">
      <w:pPr>
        <w:pStyle w:val="NoSpacing"/>
        <w:tabs>
          <w:tab w:val="left" w:pos="1440"/>
        </w:tabs>
        <w:jc w:val="both"/>
      </w:pPr>
    </w:p>
    <w:p w14:paraId="7C78E221" w14:textId="5A78804A" w:rsidR="00DF11AE" w:rsidRDefault="00DF11AE" w:rsidP="00DF11AE">
      <w:pPr>
        <w:pStyle w:val="NoSpacing"/>
        <w:tabs>
          <w:tab w:val="left" w:pos="1440"/>
        </w:tabs>
        <w:jc w:val="both"/>
      </w:pPr>
      <w:r>
        <w:t>24 Sep.1483</w:t>
      </w:r>
      <w:r>
        <w:tab/>
        <w:t xml:space="preserve">She and John </w:t>
      </w:r>
      <w:r w:rsidR="006017DF">
        <w:t>Beverley</w:t>
      </w:r>
      <w:bookmarkStart w:id="0" w:name="_GoBack"/>
      <w:bookmarkEnd w:id="0"/>
      <w:r>
        <w:t>(q.v.) were granted a dispensation to marry, although</w:t>
      </w:r>
    </w:p>
    <w:p w14:paraId="4487F842" w14:textId="77777777" w:rsidR="00DF11AE" w:rsidRDefault="00DF11AE" w:rsidP="00DF11AE">
      <w:pPr>
        <w:pStyle w:val="NoSpacing"/>
        <w:tabs>
          <w:tab w:val="left" w:pos="1440"/>
        </w:tabs>
        <w:jc w:val="both"/>
      </w:pPr>
      <w:r>
        <w:tab/>
        <w:t>related in the third degree of consanguinity.</w:t>
      </w:r>
    </w:p>
    <w:p w14:paraId="2F4BE7F3" w14:textId="77777777" w:rsidR="00DF11AE" w:rsidRDefault="00DF11AE" w:rsidP="00DF11AE">
      <w:pPr>
        <w:pStyle w:val="NoSpacing"/>
      </w:pPr>
      <w:r>
        <w:tab/>
      </w:r>
      <w:r>
        <w:tab/>
        <w:t>(“The Register of Thomas Rotherham, Archbishop of York 1480-1500</w:t>
      </w:r>
    </w:p>
    <w:p w14:paraId="0E0E254E" w14:textId="77777777" w:rsidR="00DF11AE" w:rsidRDefault="00DF11AE" w:rsidP="00DF11AE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p.36)</w:t>
      </w:r>
    </w:p>
    <w:p w14:paraId="4FB9D483" w14:textId="77777777" w:rsidR="00DF11AE" w:rsidRDefault="00DF11AE" w:rsidP="00DF11AE">
      <w:pPr>
        <w:pStyle w:val="NoSpacing"/>
        <w:tabs>
          <w:tab w:val="left" w:pos="1440"/>
        </w:tabs>
        <w:jc w:val="both"/>
      </w:pPr>
    </w:p>
    <w:p w14:paraId="271A81C1" w14:textId="77777777" w:rsidR="00DF11AE" w:rsidRDefault="00DF11AE" w:rsidP="00DF11AE">
      <w:pPr>
        <w:pStyle w:val="NoSpacing"/>
        <w:tabs>
          <w:tab w:val="left" w:pos="1440"/>
        </w:tabs>
        <w:jc w:val="both"/>
      </w:pPr>
    </w:p>
    <w:p w14:paraId="3EF08CA0" w14:textId="77777777" w:rsidR="00DF11AE" w:rsidRDefault="00DF11AE" w:rsidP="00DF11AE">
      <w:pPr>
        <w:pStyle w:val="NoSpacing"/>
        <w:tabs>
          <w:tab w:val="left" w:pos="1440"/>
        </w:tabs>
        <w:jc w:val="both"/>
      </w:pPr>
      <w:r>
        <w:t>16 July 2019</w:t>
      </w:r>
    </w:p>
    <w:p w14:paraId="7E625317" w14:textId="77777777" w:rsidR="006B2F86" w:rsidRPr="00E71FC3" w:rsidRDefault="006017D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01F62" w14:textId="77777777" w:rsidR="00DF11AE" w:rsidRDefault="00DF11AE" w:rsidP="00E71FC3">
      <w:pPr>
        <w:spacing w:after="0" w:line="240" w:lineRule="auto"/>
      </w:pPr>
      <w:r>
        <w:separator/>
      </w:r>
    </w:p>
  </w:endnote>
  <w:endnote w:type="continuationSeparator" w:id="0">
    <w:p w14:paraId="054E0C52" w14:textId="77777777" w:rsidR="00DF11AE" w:rsidRDefault="00DF11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937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AA0FA" w14:textId="77777777" w:rsidR="00DF11AE" w:rsidRDefault="00DF11AE" w:rsidP="00E71FC3">
      <w:pPr>
        <w:spacing w:after="0" w:line="240" w:lineRule="auto"/>
      </w:pPr>
      <w:r>
        <w:separator/>
      </w:r>
    </w:p>
  </w:footnote>
  <w:footnote w:type="continuationSeparator" w:id="0">
    <w:p w14:paraId="55076411" w14:textId="77777777" w:rsidR="00DF11AE" w:rsidRDefault="00DF11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1AE"/>
    <w:rsid w:val="001A7C09"/>
    <w:rsid w:val="00577BD5"/>
    <w:rsid w:val="006017DF"/>
    <w:rsid w:val="00656CBA"/>
    <w:rsid w:val="006A1F77"/>
    <w:rsid w:val="00733BE7"/>
    <w:rsid w:val="00AB52E8"/>
    <w:rsid w:val="00B16D3F"/>
    <w:rsid w:val="00BB41AC"/>
    <w:rsid w:val="00DF11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F3DF9"/>
  <w15:chartTrackingRefBased/>
  <w15:docId w15:val="{9A2FC179-3A63-4AEB-A564-2BFEB061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2019-07-30T17:02:00Z</dcterms:created>
  <dcterms:modified xsi:type="dcterms:W3CDTF">2019-07-30T17:31:00Z</dcterms:modified>
</cp:coreProperties>
</file>